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5D4C3" w14:textId="1A542F05" w:rsidR="00A727CA" w:rsidRDefault="001C086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bookmarkStart w:id="0" w:name="_Hlk127880625"/>
      <w:bookmarkEnd w:id="0"/>
      <w:r>
        <w:rPr>
          <w:sz w:val="64"/>
          <w:szCs w:val="64"/>
        </w:rPr>
        <w:t>Exam questions</w:t>
      </w:r>
    </w:p>
    <w:p w14:paraId="3E892586" w14:textId="77777777" w:rsidR="00FF1FDF" w:rsidRPr="00FF1FDF" w:rsidRDefault="00FF1FDF" w:rsidP="00FF1FDF"/>
    <w:p w14:paraId="66702E6E" w14:textId="77777777" w:rsidR="006B79AD" w:rsidRPr="00A727CA" w:rsidRDefault="006B79AD" w:rsidP="00685A54">
      <w:pPr>
        <w:rPr>
          <w:sz w:val="4"/>
        </w:rPr>
      </w:pPr>
    </w:p>
    <w:p w14:paraId="56FEED6D" w14:textId="0499A03B" w:rsidR="001C086F" w:rsidRDefault="001C086F" w:rsidP="001C086F">
      <w:r>
        <w:t>The diagram shows two places on a map.</w:t>
      </w:r>
    </w:p>
    <w:p w14:paraId="14A4AFEF" w14:textId="77777777" w:rsidR="00037E56" w:rsidRDefault="00037E56" w:rsidP="001C086F"/>
    <w:p w14:paraId="4F4163B9" w14:textId="1E9E719B" w:rsidR="00F04A4C" w:rsidRPr="00F04A4C" w:rsidRDefault="004A198A" w:rsidP="004A198A">
      <w:pPr>
        <w:spacing w:after="0"/>
        <w:jc w:val="center"/>
        <w:rPr>
          <w:color w:val="FF0000"/>
        </w:rPr>
      </w:pPr>
      <w:r w:rsidRPr="004A198A">
        <w:rPr>
          <w:noProof/>
        </w:rPr>
        <w:t>X  Shelton</w:t>
      </w:r>
    </w:p>
    <w:p w14:paraId="1F3A6937" w14:textId="1AC9F095" w:rsidR="0025651C" w:rsidRDefault="0025651C" w:rsidP="004A198A">
      <w:pPr>
        <w:spacing w:after="0"/>
        <w:jc w:val="center"/>
      </w:pPr>
    </w:p>
    <w:p w14:paraId="0CCC8B0B" w14:textId="77777777" w:rsidR="001C086F" w:rsidRDefault="001C086F" w:rsidP="004A198A">
      <w:pPr>
        <w:spacing w:after="0"/>
        <w:jc w:val="center"/>
      </w:pPr>
    </w:p>
    <w:p w14:paraId="1DFEEB95" w14:textId="77777777" w:rsidR="001C086F" w:rsidRDefault="001C086F" w:rsidP="004A198A">
      <w:pPr>
        <w:spacing w:after="0"/>
        <w:jc w:val="center"/>
      </w:pPr>
    </w:p>
    <w:p w14:paraId="57A06AA6" w14:textId="77777777" w:rsidR="001C086F" w:rsidRDefault="001C086F" w:rsidP="004A198A">
      <w:pPr>
        <w:spacing w:after="0"/>
        <w:jc w:val="center"/>
      </w:pPr>
    </w:p>
    <w:p w14:paraId="6604E1AB" w14:textId="6976B034" w:rsidR="001C086F" w:rsidRDefault="004A198A" w:rsidP="004A198A">
      <w:pPr>
        <w:spacing w:after="0"/>
        <w:jc w:val="center"/>
      </w:pPr>
      <w:r w:rsidRPr="004A198A">
        <w:t>X  Trilby</w:t>
      </w:r>
    </w:p>
    <w:p w14:paraId="095298EE" w14:textId="77777777" w:rsidR="004A198A" w:rsidRDefault="004A198A" w:rsidP="004A198A">
      <w:pPr>
        <w:spacing w:after="1418"/>
        <w:jc w:val="center"/>
      </w:pPr>
    </w:p>
    <w:p w14:paraId="01C82198" w14:textId="77777777" w:rsidR="004A198A" w:rsidRPr="0056399E" w:rsidRDefault="004A198A" w:rsidP="004A198A">
      <w:pPr>
        <w:jc w:val="center"/>
        <w:rPr>
          <w:color w:val="000000" w:themeColor="text1"/>
          <w:kern w:val="24"/>
          <w:lang w:val="en-US"/>
        </w:rPr>
      </w:pPr>
      <w:r w:rsidRPr="0056399E">
        <w:rPr>
          <w:color w:val="000000" w:themeColor="text1"/>
          <w:kern w:val="24"/>
          <w:lang w:val="en-US"/>
        </w:rPr>
        <w:t xml:space="preserve">Scale: 1 </w:t>
      </w:r>
      <w:proofErr w:type="spellStart"/>
      <w:r w:rsidRPr="0056399E">
        <w:rPr>
          <w:color w:val="000000" w:themeColor="text1"/>
          <w:kern w:val="24"/>
          <w:lang w:val="en-US"/>
        </w:rPr>
        <w:t>centimetre</w:t>
      </w:r>
      <w:proofErr w:type="spellEnd"/>
      <w:r w:rsidRPr="0056399E">
        <w:rPr>
          <w:color w:val="000000" w:themeColor="text1"/>
          <w:kern w:val="24"/>
          <w:lang w:val="en-US"/>
        </w:rPr>
        <w:t xml:space="preserve"> represents 20 </w:t>
      </w:r>
      <w:proofErr w:type="spellStart"/>
      <w:r w:rsidRPr="0056399E">
        <w:rPr>
          <w:color w:val="000000" w:themeColor="text1"/>
          <w:kern w:val="24"/>
          <w:lang w:val="en-US"/>
        </w:rPr>
        <w:t>kilometres</w:t>
      </w:r>
      <w:proofErr w:type="spellEnd"/>
    </w:p>
    <w:p w14:paraId="670C3BA4" w14:textId="77777777" w:rsidR="00037E56" w:rsidRDefault="00037E56" w:rsidP="001C086F"/>
    <w:p w14:paraId="1D995916" w14:textId="4E6E7002" w:rsidR="00FF1FDF" w:rsidRDefault="00037E56" w:rsidP="0056399E">
      <w:r w:rsidRPr="00082C32">
        <w:t>What is the actual distance, in kilometres, from Shelton to Trilby?</w:t>
      </w:r>
    </w:p>
    <w:p w14:paraId="2B9C48FE" w14:textId="1BB0B761" w:rsidR="00FF1FDF" w:rsidRDefault="00FF1FDF" w:rsidP="001C086F"/>
    <w:p w14:paraId="6577C832" w14:textId="53113F02" w:rsidR="00037E56" w:rsidRDefault="00037E56" w:rsidP="001C086F"/>
    <w:p w14:paraId="57AB152E" w14:textId="77777777" w:rsidR="00037E56" w:rsidRDefault="00037E56" w:rsidP="001C086F"/>
    <w:p w14:paraId="64523F93" w14:textId="77777777" w:rsidR="001C086F" w:rsidRPr="00470589" w:rsidRDefault="001C086F" w:rsidP="001C086F"/>
    <w:p w14:paraId="425DDE2B" w14:textId="25A8F019" w:rsidR="001C086F" w:rsidRDefault="001C086F" w:rsidP="001C086F">
      <w:pPr>
        <w:ind w:left="5760"/>
        <w:jc w:val="right"/>
      </w:pPr>
      <w:r w:rsidRPr="00082C32">
        <w:t>……………</w:t>
      </w:r>
      <w:r>
        <w:t>.kilo</w:t>
      </w:r>
      <w:r w:rsidRPr="00082C32">
        <w:t>metres</w:t>
      </w:r>
      <w:r>
        <w:t xml:space="preserve"> </w:t>
      </w:r>
    </w:p>
    <w:p w14:paraId="5D0FAEEB" w14:textId="3DB66448" w:rsidR="00FF1FDF" w:rsidRDefault="00FF1FDF" w:rsidP="001C086F">
      <w:pPr>
        <w:ind w:left="5760"/>
        <w:jc w:val="right"/>
      </w:pPr>
    </w:p>
    <w:p w14:paraId="1932021D" w14:textId="2E87D1DA" w:rsidR="00FF1FDF" w:rsidRDefault="00FF1FDF" w:rsidP="001C086F">
      <w:pPr>
        <w:ind w:left="5760"/>
        <w:jc w:val="right"/>
      </w:pPr>
    </w:p>
    <w:p w14:paraId="2B8A5E54" w14:textId="77777777" w:rsidR="00FF1FDF" w:rsidRDefault="00FF1FDF" w:rsidP="001C086F">
      <w:pPr>
        <w:ind w:left="5760"/>
        <w:jc w:val="right"/>
      </w:pPr>
    </w:p>
    <w:p w14:paraId="2620E373" w14:textId="77777777" w:rsidR="001C086F" w:rsidRPr="00082C32" w:rsidRDefault="001C086F" w:rsidP="001C086F">
      <w:r>
        <w:t>On a scale drawing, the scale is given as 1:1200</w:t>
      </w:r>
    </w:p>
    <w:p w14:paraId="56C285B9" w14:textId="0E9AC6DA" w:rsidR="001C086F" w:rsidRDefault="001C086F" w:rsidP="0056399E">
      <w:pPr>
        <w:spacing w:after="0" w:line="259" w:lineRule="auto"/>
      </w:pPr>
      <w:r>
        <w:t>How many metres does 5 centimetres represent on the drawing?</w:t>
      </w:r>
    </w:p>
    <w:p w14:paraId="7F90E6F7" w14:textId="77777777" w:rsidR="001C086F" w:rsidRDefault="001C086F" w:rsidP="001C086F">
      <w:pPr>
        <w:pStyle w:val="ListParagraph"/>
        <w:spacing w:after="0" w:line="259" w:lineRule="auto"/>
        <w:ind w:left="1080"/>
      </w:pPr>
    </w:p>
    <w:p w14:paraId="74F98CFC" w14:textId="77777777" w:rsidR="001C086F" w:rsidRDefault="001C086F" w:rsidP="001C086F">
      <w:pPr>
        <w:pStyle w:val="ListParagraph"/>
        <w:spacing w:after="0" w:line="259" w:lineRule="auto"/>
        <w:ind w:left="1080"/>
      </w:pPr>
    </w:p>
    <w:p w14:paraId="24A2981C" w14:textId="77777777" w:rsidR="001C086F" w:rsidRDefault="001C086F" w:rsidP="001C086F">
      <w:pPr>
        <w:pStyle w:val="ListParagraph"/>
        <w:spacing w:after="0" w:line="259" w:lineRule="auto"/>
        <w:ind w:left="1080"/>
      </w:pPr>
    </w:p>
    <w:p w14:paraId="0CB227B1" w14:textId="1A872996" w:rsidR="001C086F" w:rsidRDefault="005A073C" w:rsidP="001C086F">
      <w:pPr>
        <w:pStyle w:val="ListParagraph"/>
        <w:spacing w:after="0" w:line="259" w:lineRule="auto"/>
        <w:ind w:left="1080"/>
        <w:jc w:val="right"/>
      </w:pPr>
      <w:r w:rsidRPr="00082C32">
        <w:t>……………</w:t>
      </w:r>
      <w:r>
        <w:t>.</w:t>
      </w:r>
      <w:r w:rsidR="001C086F">
        <w:t>m</w:t>
      </w:r>
      <w:r w:rsidR="001C086F" w:rsidRPr="00082C32">
        <w:t>etres</w:t>
      </w:r>
      <w:r w:rsidR="001C086F">
        <w:t xml:space="preserve"> </w:t>
      </w:r>
    </w:p>
    <w:p w14:paraId="6346CF8F" w14:textId="46F65018" w:rsidR="00325E08" w:rsidRDefault="00325E08" w:rsidP="00325E08">
      <w:pPr>
        <w:pStyle w:val="NormalWeb"/>
        <w:spacing w:before="0" w:beforeAutospacing="0" w:after="0" w:afterAutospacing="0"/>
      </w:pPr>
    </w:p>
    <w:p w14:paraId="726B8CAC" w14:textId="2300882A" w:rsidR="00FF1FDF" w:rsidRDefault="00FF1FDF" w:rsidP="00325E08">
      <w:pPr>
        <w:pStyle w:val="NormalWeb"/>
        <w:spacing w:before="0" w:beforeAutospacing="0" w:after="0" w:afterAutospacing="0"/>
      </w:pPr>
    </w:p>
    <w:p w14:paraId="66747977" w14:textId="1D64ABA4" w:rsidR="00FF1FDF" w:rsidRDefault="00FF1FDF" w:rsidP="00325E08">
      <w:pPr>
        <w:pStyle w:val="NormalWeb"/>
        <w:spacing w:before="0" w:beforeAutospacing="0" w:after="0" w:afterAutospacing="0"/>
      </w:pPr>
    </w:p>
    <w:p w14:paraId="3A196B26" w14:textId="7C306FF6" w:rsidR="00FF1FDF" w:rsidRDefault="00FF1FDF" w:rsidP="00325E08">
      <w:pPr>
        <w:pStyle w:val="NormalWeb"/>
        <w:spacing w:before="0" w:beforeAutospacing="0" w:after="0" w:afterAutospacing="0"/>
      </w:pPr>
    </w:p>
    <w:p w14:paraId="379D08AB" w14:textId="491FCB67" w:rsidR="001C086F" w:rsidRPr="00082C32" w:rsidRDefault="001C086F" w:rsidP="001C086F">
      <w:r w:rsidRPr="00082C32">
        <w:lastRenderedPageBreak/>
        <w:t>The length of a plane is 19.2 metres</w:t>
      </w:r>
      <w:r w:rsidR="00037E56">
        <w:t>.</w:t>
      </w:r>
    </w:p>
    <w:p w14:paraId="710650F3" w14:textId="77777777" w:rsidR="0079463A" w:rsidRDefault="0079463A" w:rsidP="0079463A"/>
    <w:p w14:paraId="1E625526" w14:textId="6C9A283B" w:rsidR="001C086F" w:rsidRPr="00082C32" w:rsidRDefault="001C086F" w:rsidP="0079463A">
      <w:r w:rsidRPr="00082C32">
        <w:t>Lukas buys a scale model of the plane</w:t>
      </w:r>
      <w:r w:rsidR="00037E56">
        <w:t>.</w:t>
      </w:r>
    </w:p>
    <w:p w14:paraId="3D696227" w14:textId="77777777" w:rsidR="001C086F" w:rsidRPr="00082C32" w:rsidRDefault="001C086F" w:rsidP="0079463A">
      <w:r w:rsidRPr="00082C32">
        <w:t>The scale of the model is 1:24</w:t>
      </w:r>
    </w:p>
    <w:p w14:paraId="21F37D94" w14:textId="77777777" w:rsidR="0079463A" w:rsidRPr="00082C32" w:rsidRDefault="0079463A" w:rsidP="0079463A"/>
    <w:p w14:paraId="5C69C2BB" w14:textId="7B4FB7CC" w:rsidR="001C086F" w:rsidRPr="00082C32" w:rsidRDefault="001C086F" w:rsidP="0079463A">
      <w:r w:rsidRPr="00082C32">
        <w:t>Work out the length of the scale model of the plane</w:t>
      </w:r>
      <w:r w:rsidR="00037E56">
        <w:t>.</w:t>
      </w:r>
    </w:p>
    <w:p w14:paraId="6060666F" w14:textId="4C707A47" w:rsidR="001C086F" w:rsidRDefault="001C086F" w:rsidP="0056399E">
      <w:r w:rsidRPr="00082C32">
        <w:t>Give your answers in centimetres</w:t>
      </w:r>
      <w:r w:rsidR="00037E56">
        <w:t>.</w:t>
      </w:r>
    </w:p>
    <w:p w14:paraId="48F81EDB" w14:textId="120FE690" w:rsidR="001C086F" w:rsidRDefault="0056399E" w:rsidP="001C086F">
      <w:r>
        <w:rPr>
          <w:noProof/>
        </w:rPr>
        <w:drawing>
          <wp:anchor distT="0" distB="0" distL="114300" distR="114300" simplePos="0" relativeHeight="251663360" behindDoc="1" locked="0" layoutInCell="1" allowOverlap="1" wp14:anchorId="01FA7FF5" wp14:editId="77B1E788">
            <wp:simplePos x="0" y="0"/>
            <wp:positionH relativeFrom="column">
              <wp:posOffset>0</wp:posOffset>
            </wp:positionH>
            <wp:positionV relativeFrom="paragraph">
              <wp:posOffset>184150</wp:posOffset>
            </wp:positionV>
            <wp:extent cx="4194843" cy="2990850"/>
            <wp:effectExtent l="0" t="0" r="0" b="0"/>
            <wp:wrapTight wrapText="bothSides">
              <wp:wrapPolygon edited="0">
                <wp:start x="0" y="0"/>
                <wp:lineTo x="0" y="21462"/>
                <wp:lineTo x="21482" y="21462"/>
                <wp:lineTo x="21482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843" cy="299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C49EE2" w14:textId="77777777" w:rsidR="001C086F" w:rsidRDefault="001C086F" w:rsidP="001C086F"/>
    <w:p w14:paraId="1F103073" w14:textId="77777777" w:rsidR="001C086F" w:rsidRDefault="001C086F" w:rsidP="001C086F"/>
    <w:p w14:paraId="27A7471C" w14:textId="77777777" w:rsidR="0056399E" w:rsidRDefault="0056399E" w:rsidP="001C086F">
      <w:pPr>
        <w:jc w:val="right"/>
      </w:pPr>
    </w:p>
    <w:p w14:paraId="59DB9706" w14:textId="77777777" w:rsidR="0056399E" w:rsidRDefault="0056399E" w:rsidP="001C086F">
      <w:pPr>
        <w:jc w:val="right"/>
      </w:pPr>
    </w:p>
    <w:p w14:paraId="5FB314BF" w14:textId="77777777" w:rsidR="0056399E" w:rsidRDefault="0056399E" w:rsidP="001C086F">
      <w:pPr>
        <w:jc w:val="right"/>
      </w:pPr>
    </w:p>
    <w:p w14:paraId="172556C3" w14:textId="77777777" w:rsidR="0056399E" w:rsidRDefault="0056399E" w:rsidP="001C086F">
      <w:pPr>
        <w:jc w:val="right"/>
      </w:pPr>
    </w:p>
    <w:p w14:paraId="08205674" w14:textId="77777777" w:rsidR="0056399E" w:rsidRDefault="0056399E" w:rsidP="001C086F">
      <w:pPr>
        <w:jc w:val="right"/>
      </w:pPr>
    </w:p>
    <w:p w14:paraId="0A6736C8" w14:textId="77777777" w:rsidR="0056399E" w:rsidRDefault="0056399E" w:rsidP="001C086F">
      <w:pPr>
        <w:jc w:val="right"/>
      </w:pPr>
    </w:p>
    <w:p w14:paraId="455873B7" w14:textId="77777777" w:rsidR="0056399E" w:rsidRDefault="0056399E" w:rsidP="001C086F">
      <w:pPr>
        <w:jc w:val="right"/>
      </w:pPr>
    </w:p>
    <w:p w14:paraId="7733254A" w14:textId="77777777" w:rsidR="0056399E" w:rsidRDefault="0056399E" w:rsidP="001C086F">
      <w:pPr>
        <w:jc w:val="right"/>
      </w:pPr>
    </w:p>
    <w:p w14:paraId="2ABC07BB" w14:textId="77777777" w:rsidR="0056399E" w:rsidRDefault="0056399E" w:rsidP="001C086F">
      <w:pPr>
        <w:jc w:val="right"/>
      </w:pPr>
    </w:p>
    <w:p w14:paraId="21EFBF58" w14:textId="77777777" w:rsidR="0056399E" w:rsidRDefault="0056399E" w:rsidP="001C086F">
      <w:pPr>
        <w:jc w:val="right"/>
      </w:pPr>
    </w:p>
    <w:p w14:paraId="75E9A1DF" w14:textId="77777777" w:rsidR="0056399E" w:rsidRDefault="0056399E" w:rsidP="001C086F">
      <w:pPr>
        <w:jc w:val="right"/>
      </w:pPr>
    </w:p>
    <w:p w14:paraId="0AF5BC33" w14:textId="77777777" w:rsidR="0056399E" w:rsidRDefault="0056399E" w:rsidP="001C086F">
      <w:pPr>
        <w:jc w:val="right"/>
      </w:pPr>
    </w:p>
    <w:p w14:paraId="115BE6D6" w14:textId="1EF3D316" w:rsidR="001C086F" w:rsidRDefault="001C086F" w:rsidP="001C086F">
      <w:pPr>
        <w:jc w:val="right"/>
      </w:pPr>
      <w:r w:rsidRPr="00082C32">
        <w:t>………………….centimetres</w:t>
      </w:r>
      <w:r>
        <w:t xml:space="preserve"> </w:t>
      </w:r>
    </w:p>
    <w:p w14:paraId="32F12400" w14:textId="77777777" w:rsidR="001C086F" w:rsidRPr="001C086F" w:rsidRDefault="001C086F" w:rsidP="001C086F">
      <w:pPr>
        <w:jc w:val="right"/>
      </w:pPr>
    </w:p>
    <w:sectPr w:rsidR="001C086F" w:rsidRPr="001C086F" w:rsidSect="005A6F49">
      <w:headerReference w:type="default" r:id="rId12"/>
      <w:footerReference w:type="default" r:id="rId13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A705C" w14:textId="77777777" w:rsidR="00430E48" w:rsidRDefault="00430E48" w:rsidP="00F96C86">
      <w:r>
        <w:separator/>
      </w:r>
    </w:p>
  </w:endnote>
  <w:endnote w:type="continuationSeparator" w:id="0">
    <w:p w14:paraId="46317433" w14:textId="77777777" w:rsidR="00430E48" w:rsidRDefault="00430E4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821B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090EB" w14:textId="77777777" w:rsidR="00430E48" w:rsidRDefault="00430E48" w:rsidP="00F96C86">
      <w:r>
        <w:separator/>
      </w:r>
    </w:p>
  </w:footnote>
  <w:footnote w:type="continuationSeparator" w:id="0">
    <w:p w14:paraId="03C48FF0" w14:textId="77777777" w:rsidR="00430E48" w:rsidRDefault="00430E4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4605B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520FD407" wp14:editId="4445E057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47BC549A" wp14:editId="1F068079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77B6458" wp14:editId="33C55B43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216A29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EC604F"/>
    <w:multiLevelType w:val="hybridMultilevel"/>
    <w:tmpl w:val="34C84A90"/>
    <w:lvl w:ilvl="0" w:tplc="ECBA272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04FA1"/>
    <w:multiLevelType w:val="hybridMultilevel"/>
    <w:tmpl w:val="9C9CB278"/>
    <w:lvl w:ilvl="0" w:tplc="1BBA00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3"/>
  </w:num>
  <w:num w:numId="2" w16cid:durableId="1943873030">
    <w:abstractNumId w:val="35"/>
  </w:num>
  <w:num w:numId="3" w16cid:durableId="1034379190">
    <w:abstractNumId w:val="13"/>
  </w:num>
  <w:num w:numId="4" w16cid:durableId="2122604249">
    <w:abstractNumId w:val="29"/>
  </w:num>
  <w:num w:numId="5" w16cid:durableId="826287140">
    <w:abstractNumId w:val="45"/>
  </w:num>
  <w:num w:numId="6" w16cid:durableId="1924559544">
    <w:abstractNumId w:val="25"/>
  </w:num>
  <w:num w:numId="7" w16cid:durableId="442963112">
    <w:abstractNumId w:val="41"/>
  </w:num>
  <w:num w:numId="8" w16cid:durableId="687222781">
    <w:abstractNumId w:val="31"/>
  </w:num>
  <w:num w:numId="9" w16cid:durableId="1539506283">
    <w:abstractNumId w:val="18"/>
  </w:num>
  <w:num w:numId="10" w16cid:durableId="1410614554">
    <w:abstractNumId w:val="42"/>
  </w:num>
  <w:num w:numId="11" w16cid:durableId="1087071186">
    <w:abstractNumId w:val="21"/>
  </w:num>
  <w:num w:numId="12" w16cid:durableId="1289623794">
    <w:abstractNumId w:val="46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6"/>
  </w:num>
  <w:num w:numId="29" w16cid:durableId="193691606">
    <w:abstractNumId w:val="39"/>
  </w:num>
  <w:num w:numId="30" w16cid:durableId="1108044377">
    <w:abstractNumId w:val="32"/>
  </w:num>
  <w:num w:numId="31" w16cid:durableId="348794495">
    <w:abstractNumId w:val="27"/>
  </w:num>
  <w:num w:numId="32" w16cid:durableId="1752047504">
    <w:abstractNumId w:val="44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3"/>
  </w:num>
  <w:num w:numId="37" w16cid:durableId="1710760535">
    <w:abstractNumId w:val="40"/>
  </w:num>
  <w:num w:numId="38" w16cid:durableId="839076425">
    <w:abstractNumId w:val="17"/>
  </w:num>
  <w:num w:numId="39" w16cid:durableId="493105341">
    <w:abstractNumId w:val="28"/>
  </w:num>
  <w:num w:numId="40" w16cid:durableId="1621759005">
    <w:abstractNumId w:val="19"/>
  </w:num>
  <w:num w:numId="41" w16cid:durableId="1957370247">
    <w:abstractNumId w:val="38"/>
  </w:num>
  <w:num w:numId="42" w16cid:durableId="762998089">
    <w:abstractNumId w:val="37"/>
  </w:num>
  <w:num w:numId="43" w16cid:durableId="357659729">
    <w:abstractNumId w:val="34"/>
  </w:num>
  <w:num w:numId="44" w16cid:durableId="128211436">
    <w:abstractNumId w:val="23"/>
  </w:num>
  <w:num w:numId="45" w16cid:durableId="587229059">
    <w:abstractNumId w:val="11"/>
  </w:num>
  <w:num w:numId="46" w16cid:durableId="1994219560">
    <w:abstractNumId w:val="26"/>
  </w:num>
  <w:num w:numId="47" w16cid:durableId="40947236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41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86F"/>
    <w:rsid w:val="00007622"/>
    <w:rsid w:val="00021D16"/>
    <w:rsid w:val="00023C3F"/>
    <w:rsid w:val="00026485"/>
    <w:rsid w:val="00037E56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81B54"/>
    <w:rsid w:val="001B3E4E"/>
    <w:rsid w:val="001B5E47"/>
    <w:rsid w:val="001C086F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25E08"/>
    <w:rsid w:val="003336F5"/>
    <w:rsid w:val="00354349"/>
    <w:rsid w:val="00355B2D"/>
    <w:rsid w:val="0035607E"/>
    <w:rsid w:val="00356778"/>
    <w:rsid w:val="00356C3B"/>
    <w:rsid w:val="003617EC"/>
    <w:rsid w:val="00380DFE"/>
    <w:rsid w:val="00382574"/>
    <w:rsid w:val="00384985"/>
    <w:rsid w:val="00393107"/>
    <w:rsid w:val="00393E53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0E48"/>
    <w:rsid w:val="004319C5"/>
    <w:rsid w:val="00432367"/>
    <w:rsid w:val="00454B75"/>
    <w:rsid w:val="00454E32"/>
    <w:rsid w:val="00456745"/>
    <w:rsid w:val="00486B09"/>
    <w:rsid w:val="004A198A"/>
    <w:rsid w:val="004A5561"/>
    <w:rsid w:val="004C17B3"/>
    <w:rsid w:val="004D1BB9"/>
    <w:rsid w:val="004F3CC9"/>
    <w:rsid w:val="00503736"/>
    <w:rsid w:val="00515261"/>
    <w:rsid w:val="00520BD4"/>
    <w:rsid w:val="00531007"/>
    <w:rsid w:val="005445CC"/>
    <w:rsid w:val="00555A91"/>
    <w:rsid w:val="00555F62"/>
    <w:rsid w:val="0056399E"/>
    <w:rsid w:val="00582CDC"/>
    <w:rsid w:val="00592E9A"/>
    <w:rsid w:val="005A073C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35D4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0C00"/>
    <w:rsid w:val="00736519"/>
    <w:rsid w:val="00755C2E"/>
    <w:rsid w:val="00765C0F"/>
    <w:rsid w:val="00775890"/>
    <w:rsid w:val="0079463A"/>
    <w:rsid w:val="00795759"/>
    <w:rsid w:val="007A09A5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410B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1F22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C58E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04A4C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523F71F"/>
  <w15:docId w15:val="{A32EAF6C-7113-4BAF-9382-C925C561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1C086F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  <w:style w:type="character" w:customStyle="1" w:styleId="cf01">
    <w:name w:val="cf01"/>
    <w:basedOn w:val="DefaultParagraphFont"/>
    <w:rsid w:val="006735D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template_portrait.dotx</Template>
  <TotalTime>11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4</cp:revision>
  <cp:lastPrinted>2021-03-09T11:45:00Z</cp:lastPrinted>
  <dcterms:created xsi:type="dcterms:W3CDTF">2023-03-17T11:06:00Z</dcterms:created>
  <dcterms:modified xsi:type="dcterms:W3CDTF">2023-04-05T11:22:00Z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